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4556E" w14:textId="4368B57B" w:rsidR="004F649E" w:rsidRDefault="009474BA" w:rsidP="00D21478">
      <w:r>
        <w:rPr>
          <w:rFonts w:ascii="Calibri" w:hAnsi="Calibri" w:cs="Calibri"/>
          <w:i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B29DD" wp14:editId="77D0A87B">
                <wp:simplePos x="0" y="0"/>
                <wp:positionH relativeFrom="leftMargin">
                  <wp:posOffset>363144</wp:posOffset>
                </wp:positionH>
                <wp:positionV relativeFrom="paragraph">
                  <wp:posOffset>195930</wp:posOffset>
                </wp:positionV>
                <wp:extent cx="1895475" cy="46482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464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2E5EE" w14:textId="77777777" w:rsidR="009474BA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CHU DE TOULOUSE</w:t>
                            </w:r>
                          </w:p>
                          <w:p w14:paraId="37DBAC62" w14:textId="77777777" w:rsidR="009474BA" w:rsidRPr="00EC650A" w:rsidRDefault="009474BA" w:rsidP="009474B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EC650A">
                              <w:rPr>
                                <w:color w:val="000000"/>
                                <w:sz w:val="18"/>
                              </w:rPr>
                              <w:t>HOTEL-DIEU SAINT-JACQUES</w:t>
                            </w:r>
                          </w:p>
                          <w:p w14:paraId="01710C0A" w14:textId="77777777" w:rsidR="009474BA" w:rsidRPr="00806A4F" w:rsidRDefault="009474BA" w:rsidP="009474B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806A4F">
                              <w:rPr>
                                <w:color w:val="000000"/>
                                <w:sz w:val="18"/>
                              </w:rPr>
                              <w:t>2, rue Viguerie</w:t>
                            </w:r>
                          </w:p>
                          <w:p w14:paraId="68E78657" w14:textId="77777777" w:rsidR="009474BA" w:rsidRPr="00806A4F" w:rsidRDefault="009474BA" w:rsidP="009474B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806A4F">
                              <w:rPr>
                                <w:color w:val="000000"/>
                                <w:sz w:val="18"/>
                              </w:rPr>
                              <w:t>TSA 80035</w:t>
                            </w:r>
                          </w:p>
                          <w:p w14:paraId="1519A5FB" w14:textId="77777777" w:rsidR="009474BA" w:rsidRPr="00806A4F" w:rsidRDefault="009474BA" w:rsidP="009474B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806A4F">
                              <w:rPr>
                                <w:color w:val="000000"/>
                                <w:sz w:val="18"/>
                              </w:rPr>
                              <w:t>31059 Toulouse Cedex 9</w:t>
                            </w:r>
                          </w:p>
                          <w:p w14:paraId="14013C1E" w14:textId="77777777" w:rsidR="009474BA" w:rsidRPr="00806A4F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 w:rsidRPr="00806A4F">
                              <w:rPr>
                                <w:b/>
                                <w:color w:val="000000"/>
                                <w:sz w:val="18"/>
                              </w:rPr>
                              <w:t>__________________________</w:t>
                            </w:r>
                          </w:p>
                          <w:p w14:paraId="0E6C0BA4" w14:textId="77777777" w:rsidR="009474BA" w:rsidRPr="00806A4F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620743A8" w14:textId="77777777" w:rsidR="009474BA" w:rsidRPr="00806A4F" w:rsidRDefault="009474BA" w:rsidP="009474BA">
                            <w:pPr>
                              <w:rPr>
                                <w:b/>
                                <w:color w:val="000000"/>
                              </w:rPr>
                            </w:pPr>
                            <w:r w:rsidRPr="00806A4F">
                              <w:rPr>
                                <w:b/>
                                <w:color w:val="000000"/>
                              </w:rPr>
                              <w:t xml:space="preserve">POLE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PATRIMOINE ET RESSOURCES OPERATIONNELLES</w:t>
                            </w:r>
                          </w:p>
                          <w:p w14:paraId="4BBB5CE5" w14:textId="77777777" w:rsidR="009474BA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6DE7A75D" w14:textId="33837D63" w:rsidR="009474BA" w:rsidRDefault="009474BA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Directeur </w:t>
                            </w:r>
                            <w:r w:rsidR="00444E30">
                              <w:rPr>
                                <w:color w:val="000000"/>
                                <w:sz w:val="18"/>
                                <w:szCs w:val="18"/>
                              </w:rPr>
                              <w:t>du pôle</w:t>
                            </w:r>
                          </w:p>
                          <w:p w14:paraId="6B0C8362" w14:textId="77777777" w:rsidR="009474BA" w:rsidRDefault="009474BA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Abdelaali GAIDI</w:t>
                            </w:r>
                          </w:p>
                          <w:p w14:paraId="5A193652" w14:textId="4A8FC204" w:rsidR="009474BA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6D668668" w14:textId="4200793A" w:rsidR="00444E30" w:rsidRDefault="00444E30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DIRECTION DES CONSTRUCTION ET DU PATRIMOINE</w:t>
                            </w:r>
                          </w:p>
                          <w:p w14:paraId="27377C8A" w14:textId="16B18524" w:rsidR="00444E30" w:rsidRDefault="00444E30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334D62BD" w14:textId="7AE78C55" w:rsidR="00444E30" w:rsidRDefault="00444E30" w:rsidP="009474BA">
                            <w:pPr>
                              <w:rPr>
                                <w:bCs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18"/>
                              </w:rPr>
                              <w:t>Directeur adjoint</w:t>
                            </w:r>
                          </w:p>
                          <w:p w14:paraId="1FFF9AE2" w14:textId="0CFD845F" w:rsidR="00444E30" w:rsidRPr="00444E30" w:rsidRDefault="00444E30" w:rsidP="009474BA">
                            <w:pPr>
                              <w:rPr>
                                <w:bCs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18"/>
                              </w:rPr>
                              <w:t>Matthieu FLEUREAU</w:t>
                            </w:r>
                          </w:p>
                          <w:p w14:paraId="6C599BA0" w14:textId="77777777" w:rsidR="00444E30" w:rsidRDefault="00444E30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1445BB0A" w14:textId="77777777" w:rsidR="009474BA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DIRECTION DES ACHATS</w:t>
                            </w:r>
                          </w:p>
                          <w:p w14:paraId="52251A8A" w14:textId="77777777" w:rsidR="009474BA" w:rsidRDefault="009474BA" w:rsidP="009474BA">
                            <w:pPr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0D224E79" w14:textId="77777777" w:rsidR="00444E30" w:rsidRDefault="009474BA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Directeur </w:t>
                            </w:r>
                          </w:p>
                          <w:p w14:paraId="74780AE7" w14:textId="45F0A9F0" w:rsidR="009474BA" w:rsidRDefault="009474BA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Didier LAFAGE</w:t>
                            </w:r>
                          </w:p>
                          <w:p w14:paraId="3CB438B9" w14:textId="68F0F78F" w:rsidR="00967F3B" w:rsidRDefault="00967F3B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7F56076E" w14:textId="5D0F494C" w:rsidR="00967F3B" w:rsidRPr="00967F3B" w:rsidRDefault="00967F3B" w:rsidP="009474BA">
                            <w:pPr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67F3B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DIRECTEUR DE LA POLITIQUE HOTELIERE ET DE L'APPROVISIONNEMENT</w:t>
                            </w:r>
                          </w:p>
                          <w:p w14:paraId="7E670F57" w14:textId="104A3438" w:rsidR="00967F3B" w:rsidRDefault="00967F3B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Cyprien HUET</w:t>
                            </w:r>
                          </w:p>
                          <w:p w14:paraId="4841A8AD" w14:textId="77777777" w:rsidR="009474BA" w:rsidRPr="00806A4F" w:rsidRDefault="009474BA" w:rsidP="009474BA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CB29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.6pt;margin-top:15.45pt;width:149.25pt;height:366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" filled="f" stroked="f">
                <v:textbox>
                  <w:txbxContent>
                    <w:p w14:paraId="4A22E5EE" w14:textId="77777777" w:rsidR="009474BA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CHU DE TOULOUSE</w:t>
                      </w:r>
                    </w:p>
                    <w:p w14:paraId="37DBAC62" w14:textId="77777777" w:rsidR="009474BA" w:rsidRPr="00EC650A" w:rsidRDefault="009474BA" w:rsidP="009474BA">
                      <w:pPr>
                        <w:rPr>
                          <w:color w:val="000000"/>
                          <w:sz w:val="18"/>
                        </w:rPr>
                      </w:pPr>
                      <w:r w:rsidRPr="00EC650A">
                        <w:rPr>
                          <w:color w:val="000000"/>
                          <w:sz w:val="18"/>
                        </w:rPr>
                        <w:t>HOTEL-DIEU SAINT-JACQUES</w:t>
                      </w:r>
                    </w:p>
                    <w:p w14:paraId="01710C0A" w14:textId="77777777" w:rsidR="009474BA" w:rsidRPr="00806A4F" w:rsidRDefault="009474BA" w:rsidP="009474BA">
                      <w:pPr>
                        <w:rPr>
                          <w:color w:val="000000"/>
                          <w:sz w:val="18"/>
                        </w:rPr>
                      </w:pPr>
                      <w:r w:rsidRPr="00806A4F">
                        <w:rPr>
                          <w:color w:val="000000"/>
                          <w:sz w:val="18"/>
                        </w:rPr>
                        <w:t>2, rue Viguerie</w:t>
                      </w:r>
                    </w:p>
                    <w:p w14:paraId="68E78657" w14:textId="77777777" w:rsidR="009474BA" w:rsidRPr="00806A4F" w:rsidRDefault="009474BA" w:rsidP="009474BA">
                      <w:pPr>
                        <w:rPr>
                          <w:color w:val="000000"/>
                          <w:sz w:val="18"/>
                        </w:rPr>
                      </w:pPr>
                      <w:r w:rsidRPr="00806A4F">
                        <w:rPr>
                          <w:color w:val="000000"/>
                          <w:sz w:val="18"/>
                        </w:rPr>
                        <w:t>TSA 80035</w:t>
                      </w:r>
                    </w:p>
                    <w:p w14:paraId="1519A5FB" w14:textId="77777777" w:rsidR="009474BA" w:rsidRPr="00806A4F" w:rsidRDefault="009474BA" w:rsidP="009474BA">
                      <w:pPr>
                        <w:rPr>
                          <w:color w:val="000000"/>
                          <w:sz w:val="18"/>
                        </w:rPr>
                      </w:pPr>
                      <w:r w:rsidRPr="00806A4F">
                        <w:rPr>
                          <w:color w:val="000000"/>
                          <w:sz w:val="18"/>
                        </w:rPr>
                        <w:t>31059 Toulouse Cedex 9</w:t>
                      </w:r>
                    </w:p>
                    <w:p w14:paraId="14013C1E" w14:textId="77777777" w:rsidR="009474BA" w:rsidRPr="00806A4F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  <w:r w:rsidRPr="00806A4F">
                        <w:rPr>
                          <w:b/>
                          <w:color w:val="000000"/>
                          <w:sz w:val="18"/>
                        </w:rPr>
                        <w:t>__________________________</w:t>
                      </w:r>
                    </w:p>
                    <w:p w14:paraId="0E6C0BA4" w14:textId="77777777" w:rsidR="009474BA" w:rsidRPr="00806A4F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620743A8" w14:textId="77777777" w:rsidR="009474BA" w:rsidRPr="00806A4F" w:rsidRDefault="009474BA" w:rsidP="009474BA">
                      <w:pPr>
                        <w:rPr>
                          <w:b/>
                          <w:color w:val="000000"/>
                        </w:rPr>
                      </w:pPr>
                      <w:r w:rsidRPr="00806A4F">
                        <w:rPr>
                          <w:b/>
                          <w:color w:val="000000"/>
                        </w:rPr>
                        <w:t xml:space="preserve">POLE </w:t>
                      </w:r>
                      <w:r>
                        <w:rPr>
                          <w:b/>
                          <w:color w:val="000000"/>
                        </w:rPr>
                        <w:t>PATRIMOINE ET RESSOURCES OPERATIONNELLES</w:t>
                      </w:r>
                    </w:p>
                    <w:p w14:paraId="4BBB5CE5" w14:textId="77777777" w:rsidR="009474BA" w:rsidRDefault="009474BA" w:rsidP="009474BA">
                      <w:pPr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14:paraId="6DE7A75D" w14:textId="33837D63" w:rsidR="009474BA" w:rsidRDefault="009474BA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Directeur </w:t>
                      </w:r>
                      <w:r w:rsidR="00444E30">
                        <w:rPr>
                          <w:color w:val="000000"/>
                          <w:sz w:val="18"/>
                          <w:szCs w:val="18"/>
                        </w:rPr>
                        <w:t>du pôle</w:t>
                      </w:r>
                    </w:p>
                    <w:p w14:paraId="6B0C8362" w14:textId="77777777" w:rsidR="009474BA" w:rsidRDefault="009474BA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Abdelaali GAIDI</w:t>
                      </w:r>
                    </w:p>
                    <w:p w14:paraId="5A193652" w14:textId="4A8FC204" w:rsidR="009474BA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6D668668" w14:textId="4200793A" w:rsidR="00444E30" w:rsidRDefault="00444E30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DIRECTION DES CONSTRUCTION ET DU PATRIMOINE</w:t>
                      </w:r>
                    </w:p>
                    <w:p w14:paraId="27377C8A" w14:textId="16B18524" w:rsidR="00444E30" w:rsidRDefault="00444E30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334D62BD" w14:textId="7AE78C55" w:rsidR="00444E30" w:rsidRDefault="00444E30" w:rsidP="009474BA">
                      <w:pPr>
                        <w:rPr>
                          <w:bCs/>
                          <w:color w:val="000000"/>
                          <w:sz w:val="18"/>
                        </w:rPr>
                      </w:pPr>
                      <w:r>
                        <w:rPr>
                          <w:bCs/>
                          <w:color w:val="000000"/>
                          <w:sz w:val="18"/>
                        </w:rPr>
                        <w:t>Directeur adjoint</w:t>
                      </w:r>
                    </w:p>
                    <w:p w14:paraId="1FFF9AE2" w14:textId="0CFD845F" w:rsidR="00444E30" w:rsidRPr="00444E30" w:rsidRDefault="00444E30" w:rsidP="009474BA">
                      <w:pPr>
                        <w:rPr>
                          <w:bCs/>
                          <w:color w:val="000000"/>
                          <w:sz w:val="18"/>
                        </w:rPr>
                      </w:pPr>
                      <w:r>
                        <w:rPr>
                          <w:bCs/>
                          <w:color w:val="000000"/>
                          <w:sz w:val="18"/>
                        </w:rPr>
                        <w:t>Matthieu FLEUREAU</w:t>
                      </w:r>
                    </w:p>
                    <w:p w14:paraId="6C599BA0" w14:textId="77777777" w:rsidR="00444E30" w:rsidRDefault="00444E30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1445BB0A" w14:textId="77777777" w:rsidR="009474BA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DIRECTION DES ACHATS</w:t>
                      </w:r>
                    </w:p>
                    <w:p w14:paraId="52251A8A" w14:textId="77777777" w:rsidR="009474BA" w:rsidRDefault="009474BA" w:rsidP="009474BA">
                      <w:pPr>
                        <w:rPr>
                          <w:color w:val="000000"/>
                          <w:sz w:val="16"/>
                          <w:szCs w:val="16"/>
                        </w:rPr>
                      </w:pPr>
                    </w:p>
                    <w:p w14:paraId="0D224E79" w14:textId="77777777" w:rsidR="00444E30" w:rsidRDefault="009474BA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Directeur </w:t>
                      </w:r>
                    </w:p>
                    <w:p w14:paraId="74780AE7" w14:textId="45F0A9F0" w:rsidR="009474BA" w:rsidRDefault="009474BA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Didier LAFAGE</w:t>
                      </w:r>
                    </w:p>
                    <w:p w14:paraId="3CB438B9" w14:textId="68F0F78F" w:rsidR="00967F3B" w:rsidRDefault="00967F3B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7F56076E" w14:textId="5D0F494C" w:rsidR="00967F3B" w:rsidRPr="00967F3B" w:rsidRDefault="00967F3B" w:rsidP="009474BA">
                      <w:pPr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67F3B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DIRECTEUR DE LA POLITIQUE HOTELIERE ET DE L'APPROVISIONNEMENT</w:t>
                      </w:r>
                    </w:p>
                    <w:p w14:paraId="7E670F57" w14:textId="104A3438" w:rsidR="00967F3B" w:rsidRDefault="00967F3B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Cyprien HUET</w:t>
                      </w:r>
                    </w:p>
                    <w:p w14:paraId="4841A8AD" w14:textId="77777777" w:rsidR="009474BA" w:rsidRPr="00806A4F" w:rsidRDefault="009474BA" w:rsidP="009474BA">
                      <w:pPr>
                        <w:rPr>
                          <w:color w:val="000000"/>
                          <w:sz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BE26C4" w14:textId="281668A5" w:rsidR="00D21478" w:rsidRDefault="00D21478" w:rsidP="00D21478"/>
    <w:p w14:paraId="7AE203D1" w14:textId="265FC72C" w:rsidR="00D21478" w:rsidRDefault="00D21478" w:rsidP="00D21478"/>
    <w:p w14:paraId="4BB9683B" w14:textId="77777777" w:rsidR="00D21478" w:rsidRDefault="00D21478" w:rsidP="00D21478"/>
    <w:p w14:paraId="22E06A4A" w14:textId="77777777" w:rsidR="00D21478" w:rsidRDefault="00D21478" w:rsidP="00D21478"/>
    <w:p w14:paraId="165A5DF8" w14:textId="77777777" w:rsidR="00D21478" w:rsidRDefault="00D21478" w:rsidP="00D21478"/>
    <w:p w14:paraId="23D3B8B4" w14:textId="77777777" w:rsidR="00D21478" w:rsidRPr="00D21478" w:rsidRDefault="00D21478" w:rsidP="00D21478"/>
    <w:p w14:paraId="0C61A16B" w14:textId="77777777" w:rsidR="004F649E" w:rsidRPr="00D21478" w:rsidRDefault="004F649E" w:rsidP="00085F6F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D21478">
        <w:rPr>
          <w:rFonts w:asciiTheme="minorHAnsi" w:hAnsiTheme="minorHAnsi" w:cstheme="minorHAnsi"/>
          <w:b/>
          <w:sz w:val="40"/>
          <w:szCs w:val="40"/>
          <w:bdr w:val="single" w:sz="4" w:space="0" w:color="auto"/>
        </w:rPr>
        <w:t>ATTESTATION DE VISITE</w:t>
      </w:r>
    </w:p>
    <w:p w14:paraId="187A390D" w14:textId="77777777" w:rsidR="00EF03A5" w:rsidRDefault="00EF03A5" w:rsidP="00D21478">
      <w:pPr>
        <w:rPr>
          <w:rFonts w:asciiTheme="minorHAnsi" w:hAnsiTheme="minorHAnsi" w:cstheme="minorHAnsi"/>
          <w:sz w:val="40"/>
          <w:szCs w:val="40"/>
        </w:rPr>
      </w:pPr>
    </w:p>
    <w:p w14:paraId="5E4C91E1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3A855CC6" w14:textId="4FB2ACA1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Objet d</w:t>
      </w:r>
      <w:r w:rsidR="00444E30">
        <w:rPr>
          <w:rFonts w:asciiTheme="minorHAnsi" w:hAnsiTheme="minorHAnsi" w:cstheme="minorHAnsi"/>
          <w:sz w:val="24"/>
          <w:szCs w:val="24"/>
        </w:rPr>
        <w:t>e la visite</w:t>
      </w:r>
      <w:r w:rsidRPr="00D21478">
        <w:rPr>
          <w:rFonts w:asciiTheme="minorHAnsi" w:hAnsiTheme="minorHAnsi" w:cstheme="minorHAnsi"/>
          <w:sz w:val="24"/>
          <w:szCs w:val="24"/>
        </w:rPr>
        <w:t xml:space="preserve"> : </w:t>
      </w:r>
      <w:r w:rsidR="00444E30">
        <w:rPr>
          <w:rFonts w:asciiTheme="minorHAnsi" w:hAnsiTheme="minorHAnsi" w:cstheme="minorHAnsi"/>
          <w:sz w:val="24"/>
          <w:szCs w:val="24"/>
        </w:rPr>
        <w:t xml:space="preserve">visite de site </w:t>
      </w:r>
    </w:p>
    <w:p w14:paraId="2944F152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54EAA503" w14:textId="77777777" w:rsidR="00DA4DF1" w:rsidRPr="00D21478" w:rsidRDefault="00DA4DF1" w:rsidP="00D21478">
      <w:pPr>
        <w:rPr>
          <w:rFonts w:asciiTheme="minorHAnsi" w:hAnsiTheme="minorHAnsi" w:cstheme="minorHAnsi"/>
          <w:sz w:val="24"/>
          <w:szCs w:val="24"/>
        </w:rPr>
      </w:pPr>
    </w:p>
    <w:p w14:paraId="48C95635" w14:textId="77777777" w:rsidR="004F649E" w:rsidRPr="00D21478" w:rsidRDefault="002E7C89" w:rsidP="00D21478">
      <w:pPr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Je soussigné :</w:t>
      </w:r>
      <w:r w:rsidR="004F649E" w:rsidRPr="00D2147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EFCFB3B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7A3EE750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5A3CE305" w14:textId="77777777" w:rsidR="00DA4DF1" w:rsidRPr="00D21478" w:rsidRDefault="00DA4DF1" w:rsidP="00D21478">
      <w:pPr>
        <w:rPr>
          <w:rFonts w:asciiTheme="minorHAnsi" w:hAnsiTheme="minorHAnsi" w:cstheme="minorHAnsi"/>
          <w:sz w:val="24"/>
          <w:szCs w:val="24"/>
        </w:rPr>
      </w:pPr>
    </w:p>
    <w:p w14:paraId="6CDE1380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Atteste que la société :</w:t>
      </w:r>
    </w:p>
    <w:p w14:paraId="1E9F09CB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564760A0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0B52B697" w14:textId="77777777" w:rsidR="00B61140" w:rsidRPr="00D21478" w:rsidRDefault="00B61140" w:rsidP="00D21478">
      <w:pPr>
        <w:rPr>
          <w:rFonts w:asciiTheme="minorHAnsi" w:hAnsiTheme="minorHAnsi" w:cstheme="minorHAnsi"/>
          <w:sz w:val="24"/>
          <w:szCs w:val="24"/>
        </w:rPr>
      </w:pPr>
    </w:p>
    <w:p w14:paraId="7F3377DF" w14:textId="3A55DC8E" w:rsidR="004F649E" w:rsidRPr="00D21478" w:rsidRDefault="00BD0450" w:rsidP="00444E30">
      <w:pPr>
        <w:jc w:val="both"/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A participé à la visite</w:t>
      </w:r>
      <w:r w:rsidR="004F649E" w:rsidRPr="00D21478">
        <w:rPr>
          <w:rFonts w:asciiTheme="minorHAnsi" w:hAnsiTheme="minorHAnsi" w:cstheme="minorHAnsi"/>
          <w:sz w:val="24"/>
          <w:szCs w:val="24"/>
        </w:rPr>
        <w:t xml:space="preserve"> </w:t>
      </w:r>
      <w:r w:rsidR="008B4FFE" w:rsidRPr="00D21478">
        <w:rPr>
          <w:rFonts w:asciiTheme="minorHAnsi" w:hAnsiTheme="minorHAnsi" w:cstheme="minorHAnsi"/>
          <w:sz w:val="24"/>
          <w:szCs w:val="24"/>
        </w:rPr>
        <w:t xml:space="preserve">obligatoire </w:t>
      </w:r>
      <w:r w:rsidR="004F649E" w:rsidRPr="00D21478">
        <w:rPr>
          <w:rFonts w:asciiTheme="minorHAnsi" w:hAnsiTheme="minorHAnsi" w:cstheme="minorHAnsi"/>
          <w:sz w:val="24"/>
          <w:szCs w:val="24"/>
        </w:rPr>
        <w:t xml:space="preserve">organisée </w:t>
      </w:r>
      <w:r w:rsidR="00444E30">
        <w:rPr>
          <w:rFonts w:asciiTheme="minorHAnsi" w:hAnsiTheme="minorHAnsi" w:cstheme="minorHAnsi"/>
          <w:sz w:val="24"/>
          <w:szCs w:val="24"/>
        </w:rPr>
        <w:t xml:space="preserve">dans </w:t>
      </w:r>
      <w:r w:rsidR="00444E30" w:rsidRPr="007E44B6">
        <w:rPr>
          <w:rFonts w:asciiTheme="minorHAnsi" w:hAnsiTheme="minorHAnsi" w:cstheme="minorHAnsi"/>
          <w:sz w:val="22"/>
          <w:szCs w:val="22"/>
        </w:rPr>
        <w:t xml:space="preserve">le cadre de </w:t>
      </w:r>
      <w:r w:rsidR="007E44B6" w:rsidRPr="007E44B6">
        <w:rPr>
          <w:rFonts w:asciiTheme="minorHAnsi" w:hAnsiTheme="minorHAnsi" w:cstheme="minorHAnsi"/>
          <w:sz w:val="22"/>
          <w:szCs w:val="22"/>
        </w:rPr>
        <w:t xml:space="preserve">la consultation </w:t>
      </w:r>
      <w:r w:rsidR="007E44B6">
        <w:rPr>
          <w:rFonts w:asciiTheme="minorHAnsi" w:hAnsiTheme="minorHAnsi" w:cstheme="minorHAnsi"/>
          <w:sz w:val="24"/>
          <w:szCs w:val="24"/>
        </w:rPr>
        <w:t xml:space="preserve">relatif à la </w:t>
      </w:r>
      <w:r w:rsidR="007E44B6" w:rsidRPr="007E44B6">
        <w:rPr>
          <w:rFonts w:asciiTheme="minorHAnsi" w:hAnsiTheme="minorHAnsi" w:cstheme="minorHAnsi"/>
          <w:sz w:val="22"/>
          <w:szCs w:val="22"/>
        </w:rPr>
        <w:t>Mission d’assistance à maîtrise d’ouvrage : renouvellement et extension du Transport Automatisé Logistique (TAL) du site de Purpan du CHU de Toulouse</w:t>
      </w:r>
      <w:r w:rsidR="007E44B6">
        <w:rPr>
          <w:rFonts w:asciiTheme="minorHAnsi" w:hAnsiTheme="minorHAnsi" w:cstheme="minorHAnsi"/>
          <w:sz w:val="22"/>
          <w:szCs w:val="22"/>
        </w:rPr>
        <w:t>.</w:t>
      </w:r>
    </w:p>
    <w:p w14:paraId="748AAEFA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0767AE86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2F9F0E57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03F5FA46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0E8EFAAB" w14:textId="77777777" w:rsidR="00B61140" w:rsidRPr="00D21478" w:rsidRDefault="00B61140" w:rsidP="004F649E">
      <w:pPr>
        <w:ind w:left="567"/>
        <w:rPr>
          <w:rFonts w:asciiTheme="minorHAnsi" w:hAnsiTheme="minorHAnsi" w:cstheme="minorHAnsi"/>
          <w:sz w:val="24"/>
          <w:szCs w:val="24"/>
        </w:rPr>
      </w:pPr>
    </w:p>
    <w:p w14:paraId="1E331E2E" w14:textId="77777777" w:rsidR="00B61140" w:rsidRPr="00D21478" w:rsidRDefault="00B61140" w:rsidP="00D21478">
      <w:pPr>
        <w:ind w:left="3261"/>
        <w:rPr>
          <w:rFonts w:asciiTheme="minorHAnsi" w:hAnsiTheme="minorHAnsi" w:cstheme="minorHAnsi"/>
          <w:sz w:val="24"/>
          <w:szCs w:val="24"/>
        </w:rPr>
      </w:pPr>
    </w:p>
    <w:p w14:paraId="2A199D0F" w14:textId="77777777" w:rsidR="004F649E" w:rsidRPr="00D21478" w:rsidRDefault="004F649E" w:rsidP="00D21478">
      <w:pPr>
        <w:ind w:left="3261"/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Fait à Toulouse le :</w:t>
      </w:r>
      <w:r w:rsidR="00C940AA" w:rsidRPr="00D2147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3AB13D4" w14:textId="77777777" w:rsidR="00A7329B" w:rsidRPr="00D21478" w:rsidRDefault="00A7329B" w:rsidP="00D21478">
      <w:pPr>
        <w:ind w:left="3261"/>
        <w:rPr>
          <w:rFonts w:asciiTheme="minorHAnsi" w:hAnsiTheme="minorHAnsi" w:cstheme="minorHAnsi"/>
          <w:sz w:val="24"/>
          <w:szCs w:val="24"/>
        </w:rPr>
      </w:pPr>
    </w:p>
    <w:p w14:paraId="45247B84" w14:textId="77777777" w:rsidR="004F649E" w:rsidRPr="00D21478" w:rsidRDefault="004F649E" w:rsidP="00D21478">
      <w:pPr>
        <w:ind w:left="3261"/>
        <w:rPr>
          <w:rFonts w:asciiTheme="minorHAnsi" w:hAnsiTheme="minorHAnsi" w:cstheme="minorHAnsi"/>
          <w:sz w:val="24"/>
          <w:szCs w:val="24"/>
        </w:rPr>
      </w:pPr>
    </w:p>
    <w:p w14:paraId="23A34614" w14:textId="77777777" w:rsidR="004F649E" w:rsidRPr="00D21478" w:rsidRDefault="004F649E" w:rsidP="00D21478">
      <w:pPr>
        <w:ind w:left="3261"/>
        <w:rPr>
          <w:rFonts w:asciiTheme="minorHAnsi" w:hAnsiTheme="minorHAnsi" w:cstheme="minorHAnsi"/>
          <w:sz w:val="24"/>
          <w:szCs w:val="24"/>
        </w:rPr>
      </w:pPr>
    </w:p>
    <w:p w14:paraId="08D4B4E6" w14:textId="0056094C" w:rsidR="00767DF0" w:rsidRPr="00D21478" w:rsidRDefault="004F649E" w:rsidP="0038791E">
      <w:pPr>
        <w:ind w:left="3261"/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Signature</w:t>
      </w:r>
    </w:p>
    <w:p w14:paraId="632C9A91" w14:textId="77777777" w:rsidR="00767DF0" w:rsidRDefault="00767DF0" w:rsidP="00821738">
      <w:pPr>
        <w:rPr>
          <w:rFonts w:asciiTheme="minorHAnsi" w:hAnsiTheme="minorHAnsi" w:cstheme="minorHAnsi"/>
          <w:sz w:val="24"/>
          <w:szCs w:val="24"/>
        </w:rPr>
      </w:pPr>
    </w:p>
    <w:p w14:paraId="4132A3AA" w14:textId="77777777" w:rsidR="00D21478" w:rsidRDefault="00D21478" w:rsidP="00821738">
      <w:pPr>
        <w:rPr>
          <w:rFonts w:asciiTheme="minorHAnsi" w:hAnsiTheme="minorHAnsi" w:cstheme="minorHAnsi"/>
          <w:sz w:val="24"/>
          <w:szCs w:val="24"/>
        </w:rPr>
      </w:pPr>
    </w:p>
    <w:p w14:paraId="4EBD7551" w14:textId="77777777" w:rsidR="00D21478" w:rsidRDefault="00D21478" w:rsidP="00821738">
      <w:pPr>
        <w:rPr>
          <w:rFonts w:asciiTheme="minorHAnsi" w:hAnsiTheme="minorHAnsi" w:cstheme="minorHAnsi"/>
          <w:sz w:val="24"/>
          <w:szCs w:val="24"/>
        </w:rPr>
      </w:pPr>
    </w:p>
    <w:p w14:paraId="554A85FB" w14:textId="77777777" w:rsidR="00D21478" w:rsidRPr="00D21478" w:rsidRDefault="00D21478" w:rsidP="00821738">
      <w:pPr>
        <w:rPr>
          <w:rFonts w:asciiTheme="minorHAnsi" w:hAnsiTheme="minorHAnsi" w:cstheme="minorHAnsi"/>
          <w:sz w:val="24"/>
          <w:szCs w:val="24"/>
        </w:rPr>
      </w:pPr>
    </w:p>
    <w:p w14:paraId="2702DB0E" w14:textId="160AB748" w:rsidR="004F649E" w:rsidRPr="00D21478" w:rsidRDefault="00D21478" w:rsidP="00D21478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 wp14:anchorId="30296739" wp14:editId="3F69B552">
            <wp:extent cx="323850" cy="323850"/>
            <wp:effectExtent l="0" t="0" r="0" b="0"/>
            <wp:docPr id="3" name="Image 3" descr="C:\Users\carayon\Pictures\Saved Picture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rayon\Pictures\Saved Pictures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="004F649E" w:rsidRPr="00D21478">
        <w:rPr>
          <w:rFonts w:asciiTheme="minorHAnsi" w:hAnsiTheme="minorHAnsi" w:cstheme="minorHAnsi"/>
          <w:b/>
          <w:sz w:val="24"/>
          <w:szCs w:val="24"/>
        </w:rPr>
        <w:t xml:space="preserve">Attestation </w:t>
      </w:r>
      <w:r w:rsidR="002D4708" w:rsidRPr="00D21478">
        <w:rPr>
          <w:rFonts w:asciiTheme="minorHAnsi" w:hAnsiTheme="minorHAnsi" w:cstheme="minorHAnsi"/>
          <w:b/>
          <w:sz w:val="24"/>
          <w:szCs w:val="24"/>
        </w:rPr>
        <w:t>de visite</w:t>
      </w:r>
      <w:r w:rsidR="00DA4DF1" w:rsidRPr="00D2147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F649E" w:rsidRPr="00D21478">
        <w:rPr>
          <w:rFonts w:asciiTheme="minorHAnsi" w:hAnsiTheme="minorHAnsi" w:cstheme="minorHAnsi"/>
          <w:b/>
          <w:sz w:val="24"/>
          <w:szCs w:val="24"/>
        </w:rPr>
        <w:t xml:space="preserve">à </w:t>
      </w:r>
      <w:r w:rsidR="00DA4DF1" w:rsidRPr="00D21478">
        <w:rPr>
          <w:rFonts w:asciiTheme="minorHAnsi" w:hAnsiTheme="minorHAnsi" w:cstheme="minorHAnsi"/>
          <w:b/>
          <w:sz w:val="24"/>
          <w:szCs w:val="24"/>
        </w:rPr>
        <w:t>remettre</w:t>
      </w:r>
      <w:r w:rsidR="004F649E" w:rsidRPr="00D2147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A4DF1" w:rsidRPr="00D21478">
        <w:rPr>
          <w:rFonts w:asciiTheme="minorHAnsi" w:hAnsiTheme="minorHAnsi" w:cstheme="minorHAnsi"/>
          <w:b/>
          <w:sz w:val="24"/>
          <w:szCs w:val="24"/>
        </w:rPr>
        <w:t xml:space="preserve">dans </w:t>
      </w:r>
      <w:r w:rsidR="004F649E" w:rsidRPr="00D21478">
        <w:rPr>
          <w:rFonts w:asciiTheme="minorHAnsi" w:hAnsiTheme="minorHAnsi" w:cstheme="minorHAnsi"/>
          <w:b/>
          <w:sz w:val="24"/>
          <w:szCs w:val="24"/>
        </w:rPr>
        <w:t>le dossier de remise de l’offre</w:t>
      </w:r>
      <w:r w:rsidR="005F46B7">
        <w:rPr>
          <w:rFonts w:asciiTheme="minorHAnsi" w:hAnsiTheme="minorHAnsi" w:cstheme="minorHAnsi"/>
          <w:b/>
          <w:sz w:val="24"/>
          <w:szCs w:val="24"/>
        </w:rPr>
        <w:t xml:space="preserve"> en cas de visite obligatoire selon article 13 du RC.</w:t>
      </w:r>
    </w:p>
    <w:sectPr w:rsidR="004F649E" w:rsidRPr="00D21478" w:rsidSect="00266FA3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531" w:right="851" w:bottom="1701" w:left="3828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AF49D" w14:textId="77777777" w:rsidR="00440C54" w:rsidRDefault="00440C54">
      <w:r>
        <w:separator/>
      </w:r>
    </w:p>
  </w:endnote>
  <w:endnote w:type="continuationSeparator" w:id="0">
    <w:p w14:paraId="4C085679" w14:textId="77777777" w:rsidR="00440C54" w:rsidRDefault="0044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69F3" w14:textId="77777777" w:rsidR="001344F0" w:rsidRDefault="001344F0">
    <w:pPr>
      <w:pStyle w:val="Pieddepage"/>
    </w:pPr>
    <w:r>
      <w:rPr>
        <w:bCs/>
        <w:snapToGrid w:val="0"/>
        <w:sz w:val="16"/>
        <w:szCs w:val="16"/>
      </w:rPr>
      <w:t xml:space="preserve">Consultez le site Internet du Centre Hospitalier Universitaire : </w:t>
    </w:r>
    <w:r>
      <w:rPr>
        <w:b/>
        <w:snapToGrid w:val="0"/>
        <w:sz w:val="16"/>
        <w:szCs w:val="16"/>
      </w:rPr>
      <w:t>www.chu-toulouse.fr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7523" w14:textId="77777777" w:rsidR="00DC4B59" w:rsidRDefault="00DC4B59" w:rsidP="00DC4B59">
    <w:pPr>
      <w:pStyle w:val="Pieddepage"/>
    </w:pPr>
    <w:r>
      <w:rPr>
        <w:bCs/>
        <w:snapToGrid w:val="0"/>
        <w:sz w:val="16"/>
        <w:szCs w:val="16"/>
      </w:rPr>
      <w:t xml:space="preserve">Consultez le site Internet du Centre Hospitalier Universitaire : </w:t>
    </w:r>
    <w:r>
      <w:rPr>
        <w:b/>
        <w:snapToGrid w:val="0"/>
        <w:sz w:val="16"/>
        <w:szCs w:val="16"/>
      </w:rPr>
      <w:t>www.chu-toulouse.fr</w:t>
    </w:r>
  </w:p>
  <w:p w14:paraId="4AF26614" w14:textId="77777777" w:rsidR="00DC4B59" w:rsidRDefault="00DC4B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56B98" w14:textId="77777777" w:rsidR="00440C54" w:rsidRDefault="00440C54">
      <w:r>
        <w:separator/>
      </w:r>
    </w:p>
  </w:footnote>
  <w:footnote w:type="continuationSeparator" w:id="0">
    <w:p w14:paraId="05B2A3B1" w14:textId="77777777" w:rsidR="00440C54" w:rsidRDefault="0044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BFD62" w14:textId="77777777" w:rsidR="0076592B" w:rsidRPr="0076592B" w:rsidRDefault="0076592B" w:rsidP="0076592B">
    <w:pPr>
      <w:pStyle w:val="En-tte"/>
    </w:pPr>
    <w:r>
      <w:t xml:space="preserve">                        </w:t>
    </w:r>
    <w:r>
      <w:object w:dxaOrig="2670" w:dyaOrig="1150" w14:anchorId="369268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3.5pt;height:57.75pt" fillcolor="window">
          <v:imagedata r:id="rId1" o:title=""/>
        </v:shape>
        <o:OLEObject Type="Embed" ProgID="Word.Picture.8" ShapeID="_x0000_i1025" DrawAspect="Content" ObjectID="_1833699935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8A105" w14:textId="6E8C6829" w:rsidR="0076592B" w:rsidRDefault="00444E30" w:rsidP="00C00BA6">
    <w:pPr>
      <w:pStyle w:val="En-tte"/>
      <w:tabs>
        <w:tab w:val="clear" w:pos="4536"/>
      </w:tabs>
      <w:ind w:left="-2694"/>
      <w:jc w:val="center"/>
    </w:pPr>
    <w:r w:rsidRPr="00231295">
      <w:rPr>
        <w:rFonts w:cs="Arial"/>
        <w:i/>
        <w:noProof/>
      </w:rPr>
      <w:drawing>
        <wp:inline distT="0" distB="0" distL="0" distR="0" wp14:anchorId="1B84E109" wp14:editId="53B9DEB9">
          <wp:extent cx="1260475" cy="710565"/>
          <wp:effectExtent l="0" t="0" r="0" b="0"/>
          <wp:docPr id="5" name="Image 5" descr="\\postes.chu-toulouse.fr\users$\trouillas.jy\Bureau\LOGO GHT-® GHT CMJN 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postes.chu-toulouse.fr\users$\trouillas.jy\Bureau\LOGO GHT-® GHT CMJN H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46EDD10"/>
    <w:lvl w:ilvl="0">
      <w:numFmt w:val="bullet"/>
      <w:lvlText w:val="*"/>
      <w:lvlJc w:val="left"/>
    </w:lvl>
  </w:abstractNum>
  <w:abstractNum w:abstractNumId="1" w15:restartNumberingAfterBreak="0">
    <w:nsid w:val="0497563C"/>
    <w:multiLevelType w:val="hybridMultilevel"/>
    <w:tmpl w:val="25A22D26"/>
    <w:lvl w:ilvl="0" w:tplc="94900156">
      <w:start w:val="1"/>
      <w:numFmt w:val="bullet"/>
      <w:lvlText w:val="-"/>
      <w:lvlJc w:val="left"/>
      <w:pPr>
        <w:tabs>
          <w:tab w:val="num" w:pos="284"/>
        </w:tabs>
        <w:ind w:left="394" w:hanging="394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B016F3"/>
    <w:multiLevelType w:val="hybridMultilevel"/>
    <w:tmpl w:val="D3A04B04"/>
    <w:lvl w:ilvl="0" w:tplc="5010084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184321A"/>
    <w:multiLevelType w:val="hybridMultilevel"/>
    <w:tmpl w:val="39DAE300"/>
    <w:lvl w:ilvl="0" w:tplc="626421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EC293E"/>
    <w:multiLevelType w:val="hybridMultilevel"/>
    <w:tmpl w:val="62B08F04"/>
    <w:lvl w:ilvl="0" w:tplc="8346B1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17F5C"/>
    <w:multiLevelType w:val="hybridMultilevel"/>
    <w:tmpl w:val="DF2896A0"/>
    <w:lvl w:ilvl="0" w:tplc="E118D0E0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5438D"/>
    <w:multiLevelType w:val="hybridMultilevel"/>
    <w:tmpl w:val="CE60CE08"/>
    <w:lvl w:ilvl="0" w:tplc="C944E11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2D61FE"/>
    <w:multiLevelType w:val="hybridMultilevel"/>
    <w:tmpl w:val="CB2AA37C"/>
    <w:lvl w:ilvl="0" w:tplc="A06A832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4384F61"/>
    <w:multiLevelType w:val="hybridMultilevel"/>
    <w:tmpl w:val="6FEAFD68"/>
    <w:lvl w:ilvl="0" w:tplc="004CC1C6">
      <w:start w:val="7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A49D8"/>
    <w:multiLevelType w:val="hybridMultilevel"/>
    <w:tmpl w:val="C060A5AC"/>
    <w:lvl w:ilvl="0" w:tplc="E14243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E3D"/>
    <w:rsid w:val="000174C4"/>
    <w:rsid w:val="00031052"/>
    <w:rsid w:val="000335EB"/>
    <w:rsid w:val="000403FF"/>
    <w:rsid w:val="00060F8B"/>
    <w:rsid w:val="00065778"/>
    <w:rsid w:val="00070236"/>
    <w:rsid w:val="0007161C"/>
    <w:rsid w:val="000761DA"/>
    <w:rsid w:val="000836B9"/>
    <w:rsid w:val="00085F6F"/>
    <w:rsid w:val="00093C37"/>
    <w:rsid w:val="000B2535"/>
    <w:rsid w:val="000B33FC"/>
    <w:rsid w:val="000C27DA"/>
    <w:rsid w:val="000D5433"/>
    <w:rsid w:val="000E5D7E"/>
    <w:rsid w:val="000F7B08"/>
    <w:rsid w:val="001018B7"/>
    <w:rsid w:val="00103D6E"/>
    <w:rsid w:val="00103FDC"/>
    <w:rsid w:val="00107803"/>
    <w:rsid w:val="001211A2"/>
    <w:rsid w:val="00121695"/>
    <w:rsid w:val="001321FF"/>
    <w:rsid w:val="0013287D"/>
    <w:rsid w:val="001344F0"/>
    <w:rsid w:val="0013642A"/>
    <w:rsid w:val="00142AFC"/>
    <w:rsid w:val="0017208A"/>
    <w:rsid w:val="00172446"/>
    <w:rsid w:val="00173422"/>
    <w:rsid w:val="001861F2"/>
    <w:rsid w:val="001A127C"/>
    <w:rsid w:val="001A330A"/>
    <w:rsid w:val="001C616B"/>
    <w:rsid w:val="001C799C"/>
    <w:rsid w:val="001E724A"/>
    <w:rsid w:val="00217409"/>
    <w:rsid w:val="00217AB6"/>
    <w:rsid w:val="00224DEF"/>
    <w:rsid w:val="00240640"/>
    <w:rsid w:val="00246F6B"/>
    <w:rsid w:val="002634E2"/>
    <w:rsid w:val="00266FA3"/>
    <w:rsid w:val="002759B8"/>
    <w:rsid w:val="00280A65"/>
    <w:rsid w:val="00290C0D"/>
    <w:rsid w:val="002A2667"/>
    <w:rsid w:val="002A7446"/>
    <w:rsid w:val="002B2BCA"/>
    <w:rsid w:val="002D4708"/>
    <w:rsid w:val="002D4965"/>
    <w:rsid w:val="002E7C89"/>
    <w:rsid w:val="002F3B15"/>
    <w:rsid w:val="002F430F"/>
    <w:rsid w:val="002F7549"/>
    <w:rsid w:val="00311BC1"/>
    <w:rsid w:val="00320D50"/>
    <w:rsid w:val="00333176"/>
    <w:rsid w:val="003361D7"/>
    <w:rsid w:val="00341413"/>
    <w:rsid w:val="00352533"/>
    <w:rsid w:val="00375AF5"/>
    <w:rsid w:val="00376364"/>
    <w:rsid w:val="00380990"/>
    <w:rsid w:val="003823E2"/>
    <w:rsid w:val="0038791E"/>
    <w:rsid w:val="00392F4B"/>
    <w:rsid w:val="00393E35"/>
    <w:rsid w:val="003A3BED"/>
    <w:rsid w:val="003B5842"/>
    <w:rsid w:val="003D2750"/>
    <w:rsid w:val="003E19ED"/>
    <w:rsid w:val="003E2F9F"/>
    <w:rsid w:val="003F1E3C"/>
    <w:rsid w:val="003F2044"/>
    <w:rsid w:val="003F52CF"/>
    <w:rsid w:val="003F57EC"/>
    <w:rsid w:val="00423E4D"/>
    <w:rsid w:val="00424F3D"/>
    <w:rsid w:val="00425727"/>
    <w:rsid w:val="00434930"/>
    <w:rsid w:val="00440C54"/>
    <w:rsid w:val="004436F7"/>
    <w:rsid w:val="00444E30"/>
    <w:rsid w:val="0045112D"/>
    <w:rsid w:val="004678A4"/>
    <w:rsid w:val="0049075E"/>
    <w:rsid w:val="004956CD"/>
    <w:rsid w:val="004A1A05"/>
    <w:rsid w:val="004B6F66"/>
    <w:rsid w:val="004C05E0"/>
    <w:rsid w:val="004C068F"/>
    <w:rsid w:val="004C2027"/>
    <w:rsid w:val="004C28AA"/>
    <w:rsid w:val="004C5025"/>
    <w:rsid w:val="004C5EA8"/>
    <w:rsid w:val="004C672B"/>
    <w:rsid w:val="004D443F"/>
    <w:rsid w:val="004D4F5F"/>
    <w:rsid w:val="004E04BB"/>
    <w:rsid w:val="004E727D"/>
    <w:rsid w:val="004F2955"/>
    <w:rsid w:val="004F6202"/>
    <w:rsid w:val="004F649E"/>
    <w:rsid w:val="005155B1"/>
    <w:rsid w:val="00516EB6"/>
    <w:rsid w:val="00543874"/>
    <w:rsid w:val="00544E91"/>
    <w:rsid w:val="00546346"/>
    <w:rsid w:val="005509DD"/>
    <w:rsid w:val="005550A2"/>
    <w:rsid w:val="005642CC"/>
    <w:rsid w:val="00564F76"/>
    <w:rsid w:val="00565812"/>
    <w:rsid w:val="00567610"/>
    <w:rsid w:val="005729B2"/>
    <w:rsid w:val="005B2F49"/>
    <w:rsid w:val="005B68E0"/>
    <w:rsid w:val="005C3BC8"/>
    <w:rsid w:val="005C742C"/>
    <w:rsid w:val="005D4B2A"/>
    <w:rsid w:val="005F46B7"/>
    <w:rsid w:val="005F488F"/>
    <w:rsid w:val="00600B9A"/>
    <w:rsid w:val="00622923"/>
    <w:rsid w:val="00623026"/>
    <w:rsid w:val="00633FE9"/>
    <w:rsid w:val="006418DD"/>
    <w:rsid w:val="00646EEE"/>
    <w:rsid w:val="00696814"/>
    <w:rsid w:val="006B659E"/>
    <w:rsid w:val="006C71A4"/>
    <w:rsid w:val="006D1194"/>
    <w:rsid w:val="006D68AA"/>
    <w:rsid w:val="006E05AD"/>
    <w:rsid w:val="006E1F4B"/>
    <w:rsid w:val="006E39FD"/>
    <w:rsid w:val="006E6FD4"/>
    <w:rsid w:val="006E735C"/>
    <w:rsid w:val="00701A19"/>
    <w:rsid w:val="0071212F"/>
    <w:rsid w:val="007262AF"/>
    <w:rsid w:val="00731AE3"/>
    <w:rsid w:val="007338CF"/>
    <w:rsid w:val="0074107C"/>
    <w:rsid w:val="007468B0"/>
    <w:rsid w:val="00756F44"/>
    <w:rsid w:val="0076126A"/>
    <w:rsid w:val="00762AB6"/>
    <w:rsid w:val="0076592B"/>
    <w:rsid w:val="00767DF0"/>
    <w:rsid w:val="007808DF"/>
    <w:rsid w:val="0078272D"/>
    <w:rsid w:val="0078279B"/>
    <w:rsid w:val="007911C1"/>
    <w:rsid w:val="00792E1E"/>
    <w:rsid w:val="007C34F4"/>
    <w:rsid w:val="007C5CAA"/>
    <w:rsid w:val="007E203B"/>
    <w:rsid w:val="007E44B6"/>
    <w:rsid w:val="00817557"/>
    <w:rsid w:val="00821738"/>
    <w:rsid w:val="0082732C"/>
    <w:rsid w:val="008273E0"/>
    <w:rsid w:val="008339A4"/>
    <w:rsid w:val="008350E6"/>
    <w:rsid w:val="008465E3"/>
    <w:rsid w:val="00864B78"/>
    <w:rsid w:val="00875B28"/>
    <w:rsid w:val="00880809"/>
    <w:rsid w:val="00881D45"/>
    <w:rsid w:val="008A13FE"/>
    <w:rsid w:val="008B4FFE"/>
    <w:rsid w:val="008D3330"/>
    <w:rsid w:val="008D3E20"/>
    <w:rsid w:val="008D7A4E"/>
    <w:rsid w:val="008E08A4"/>
    <w:rsid w:val="00903EC7"/>
    <w:rsid w:val="00904A13"/>
    <w:rsid w:val="00910867"/>
    <w:rsid w:val="00926E92"/>
    <w:rsid w:val="00934880"/>
    <w:rsid w:val="00935AB3"/>
    <w:rsid w:val="0094172D"/>
    <w:rsid w:val="009447AA"/>
    <w:rsid w:val="00944CA7"/>
    <w:rsid w:val="00946890"/>
    <w:rsid w:val="009474BA"/>
    <w:rsid w:val="00953E23"/>
    <w:rsid w:val="0096493A"/>
    <w:rsid w:val="00966AF2"/>
    <w:rsid w:val="00967F3B"/>
    <w:rsid w:val="00971B1C"/>
    <w:rsid w:val="009767E3"/>
    <w:rsid w:val="00997740"/>
    <w:rsid w:val="009A17F1"/>
    <w:rsid w:val="009A6CBE"/>
    <w:rsid w:val="009B7A73"/>
    <w:rsid w:val="009D05B1"/>
    <w:rsid w:val="009D40D3"/>
    <w:rsid w:val="009E0C32"/>
    <w:rsid w:val="009E1242"/>
    <w:rsid w:val="009E65A9"/>
    <w:rsid w:val="009F3451"/>
    <w:rsid w:val="00A03178"/>
    <w:rsid w:val="00A043FC"/>
    <w:rsid w:val="00A1304F"/>
    <w:rsid w:val="00A15B4C"/>
    <w:rsid w:val="00A21433"/>
    <w:rsid w:val="00A316EB"/>
    <w:rsid w:val="00A53F09"/>
    <w:rsid w:val="00A56236"/>
    <w:rsid w:val="00A720B9"/>
    <w:rsid w:val="00A7329B"/>
    <w:rsid w:val="00A76B20"/>
    <w:rsid w:val="00A77CF1"/>
    <w:rsid w:val="00A92FF1"/>
    <w:rsid w:val="00AA1636"/>
    <w:rsid w:val="00AB046F"/>
    <w:rsid w:val="00AB141E"/>
    <w:rsid w:val="00AC1200"/>
    <w:rsid w:val="00AD34A1"/>
    <w:rsid w:val="00AD639B"/>
    <w:rsid w:val="00AE3289"/>
    <w:rsid w:val="00B075A3"/>
    <w:rsid w:val="00B14BE3"/>
    <w:rsid w:val="00B22588"/>
    <w:rsid w:val="00B23453"/>
    <w:rsid w:val="00B32CB1"/>
    <w:rsid w:val="00B446F4"/>
    <w:rsid w:val="00B50949"/>
    <w:rsid w:val="00B51573"/>
    <w:rsid w:val="00B52391"/>
    <w:rsid w:val="00B61140"/>
    <w:rsid w:val="00B6169E"/>
    <w:rsid w:val="00B75C97"/>
    <w:rsid w:val="00B82621"/>
    <w:rsid w:val="00B830CF"/>
    <w:rsid w:val="00B86E3D"/>
    <w:rsid w:val="00B87A8F"/>
    <w:rsid w:val="00BA76EC"/>
    <w:rsid w:val="00BB2652"/>
    <w:rsid w:val="00BB316D"/>
    <w:rsid w:val="00BC084A"/>
    <w:rsid w:val="00BD0450"/>
    <w:rsid w:val="00BE7232"/>
    <w:rsid w:val="00C00BA6"/>
    <w:rsid w:val="00C010DE"/>
    <w:rsid w:val="00C2068F"/>
    <w:rsid w:val="00C27417"/>
    <w:rsid w:val="00C3653D"/>
    <w:rsid w:val="00C47B45"/>
    <w:rsid w:val="00C579C0"/>
    <w:rsid w:val="00C57ACB"/>
    <w:rsid w:val="00C64A93"/>
    <w:rsid w:val="00C80AE4"/>
    <w:rsid w:val="00C93B5E"/>
    <w:rsid w:val="00C940AA"/>
    <w:rsid w:val="00CA29E7"/>
    <w:rsid w:val="00CA3F1F"/>
    <w:rsid w:val="00CB32DF"/>
    <w:rsid w:val="00CC091F"/>
    <w:rsid w:val="00CD10A5"/>
    <w:rsid w:val="00CD7C9C"/>
    <w:rsid w:val="00CE2B4C"/>
    <w:rsid w:val="00CF5E29"/>
    <w:rsid w:val="00D02686"/>
    <w:rsid w:val="00D21478"/>
    <w:rsid w:val="00D264C9"/>
    <w:rsid w:val="00D37175"/>
    <w:rsid w:val="00D57654"/>
    <w:rsid w:val="00D63067"/>
    <w:rsid w:val="00D65578"/>
    <w:rsid w:val="00D655CA"/>
    <w:rsid w:val="00D6609A"/>
    <w:rsid w:val="00D66D14"/>
    <w:rsid w:val="00D66F55"/>
    <w:rsid w:val="00D67F6A"/>
    <w:rsid w:val="00D81320"/>
    <w:rsid w:val="00DA4DF1"/>
    <w:rsid w:val="00DB3433"/>
    <w:rsid w:val="00DC4B59"/>
    <w:rsid w:val="00DE7BAF"/>
    <w:rsid w:val="00DF2775"/>
    <w:rsid w:val="00DF7CB3"/>
    <w:rsid w:val="00E07CFA"/>
    <w:rsid w:val="00E412B0"/>
    <w:rsid w:val="00E54F3A"/>
    <w:rsid w:val="00E90967"/>
    <w:rsid w:val="00E973F8"/>
    <w:rsid w:val="00EA650A"/>
    <w:rsid w:val="00EB5C94"/>
    <w:rsid w:val="00EE2207"/>
    <w:rsid w:val="00EF03A5"/>
    <w:rsid w:val="00EF55BA"/>
    <w:rsid w:val="00F0345C"/>
    <w:rsid w:val="00F206F9"/>
    <w:rsid w:val="00F2470E"/>
    <w:rsid w:val="00F26AE6"/>
    <w:rsid w:val="00F34B94"/>
    <w:rsid w:val="00F451BA"/>
    <w:rsid w:val="00F51572"/>
    <w:rsid w:val="00F63A0C"/>
    <w:rsid w:val="00F744AC"/>
    <w:rsid w:val="00F76D36"/>
    <w:rsid w:val="00F869E9"/>
    <w:rsid w:val="00FA0914"/>
    <w:rsid w:val="00FA7B56"/>
    <w:rsid w:val="00FC21ED"/>
    <w:rsid w:val="00FD2DC8"/>
    <w:rsid w:val="00FD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26C7AD"/>
  <w15:chartTrackingRefBased/>
  <w15:docId w15:val="{DF85C2E4-AA63-4417-A9F3-A90BAFE1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ind w:left="4678"/>
      <w:jc w:val="both"/>
      <w:outlineLvl w:val="1"/>
    </w:pPr>
    <w:rPr>
      <w:sz w:val="24"/>
    </w:rPr>
  </w:style>
  <w:style w:type="paragraph" w:styleId="Titre4">
    <w:name w:val="heading 4"/>
    <w:basedOn w:val="Normal"/>
    <w:next w:val="Normal"/>
    <w:qFormat/>
    <w:rsid w:val="0091086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6E6FD4"/>
    <w:rPr>
      <w:color w:val="0000FF"/>
      <w:u w:val="single"/>
    </w:rPr>
  </w:style>
  <w:style w:type="paragraph" w:styleId="Textedebulles">
    <w:name w:val="Balloon Text"/>
    <w:basedOn w:val="Normal"/>
    <w:semiHidden/>
    <w:rsid w:val="006D11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1344F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344F0"/>
    <w:pPr>
      <w:tabs>
        <w:tab w:val="center" w:pos="4536"/>
        <w:tab w:val="right" w:pos="9072"/>
      </w:tabs>
    </w:pPr>
  </w:style>
  <w:style w:type="paragraph" w:customStyle="1" w:styleId="CarCarCarCarCarCarCar">
    <w:name w:val="Car Car Car Car Car Car Car"/>
    <w:basedOn w:val="Normal"/>
    <w:rsid w:val="00D3717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RIS">
    <w:name w:val="CHRIS"/>
    <w:basedOn w:val="Normal"/>
    <w:rsid w:val="005729B2"/>
    <w:pPr>
      <w:jc w:val="both"/>
    </w:pPr>
    <w:rPr>
      <w:rFonts w:ascii="Times" w:hAnsi="Times"/>
      <w:sz w:val="24"/>
    </w:rPr>
  </w:style>
  <w:style w:type="paragraph" w:styleId="Titre">
    <w:name w:val="Title"/>
    <w:basedOn w:val="Normal"/>
    <w:qFormat/>
    <w:rsid w:val="000836B9"/>
    <w:pPr>
      <w:jc w:val="center"/>
    </w:pPr>
    <w:rPr>
      <w:b/>
      <w:sz w:val="40"/>
    </w:rPr>
  </w:style>
  <w:style w:type="paragraph" w:styleId="Corpsdetexte">
    <w:name w:val="Body Text"/>
    <w:basedOn w:val="Normal"/>
    <w:rsid w:val="000836B9"/>
    <w:rPr>
      <w:sz w:val="28"/>
    </w:rPr>
  </w:style>
  <w:style w:type="paragraph" w:customStyle="1" w:styleId="Corps">
    <w:name w:val="Corps"/>
    <w:basedOn w:val="Normal"/>
    <w:rsid w:val="005509DD"/>
    <w:pPr>
      <w:spacing w:after="280" w:line="280" w:lineRule="atLeast"/>
      <w:ind w:firstLine="567"/>
      <w:jc w:val="both"/>
    </w:pPr>
    <w:rPr>
      <w:rFonts w:ascii="Helvetica" w:hAnsi="Helvetica"/>
      <w:sz w:val="24"/>
    </w:rPr>
  </w:style>
  <w:style w:type="paragraph" w:customStyle="1" w:styleId="Corpsdetexte21">
    <w:name w:val="Corps de texte 21"/>
    <w:basedOn w:val="Normal"/>
    <w:rsid w:val="005155B1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" w:hAnsi="Arial"/>
      <w:b/>
      <w:i/>
    </w:rPr>
  </w:style>
  <w:style w:type="paragraph" w:customStyle="1" w:styleId="texteInrap">
    <w:name w:val="texte Inrap"/>
    <w:basedOn w:val="Normal"/>
    <w:rsid w:val="00B51573"/>
    <w:pPr>
      <w:spacing w:line="280" w:lineRule="exact"/>
    </w:pPr>
    <w:rPr>
      <w:rFonts w:eastAsia="Times"/>
      <w:sz w:val="22"/>
    </w:rPr>
  </w:style>
  <w:style w:type="paragraph" w:customStyle="1" w:styleId="fcasegauche">
    <w:name w:val="f_case_gauche"/>
    <w:basedOn w:val="Normal"/>
    <w:rsid w:val="00425727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CharChar1">
    <w:name w:val="Char Char1"/>
    <w:basedOn w:val="Normal"/>
    <w:rsid w:val="00266FA3"/>
    <w:pPr>
      <w:spacing w:after="160" w:line="240" w:lineRule="exact"/>
    </w:pPr>
    <w:rPr>
      <w:rFonts w:ascii="Verdana" w:hAnsi="Verdana"/>
      <w:lang w:val="en-US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1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&#232;les\BG%20mod&#232;l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CB68B-222E-4DB0-B298-C514FA01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BG modèle.dot</Template>
  <TotalTime>13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Toulouse le</vt:lpstr>
    </vt:vector>
  </TitlesOfParts>
  <Company>DAE</Company>
  <LinksUpToDate>false</LinksUpToDate>
  <CharactersWithSpaces>530</CharactersWithSpaces>
  <SharedDoc>false</SharedDoc>
  <HLinks>
    <vt:vector size="12" baseType="variant">
      <vt:variant>
        <vt:i4>5832827</vt:i4>
      </vt:variant>
      <vt:variant>
        <vt:i4>3</vt:i4>
      </vt:variant>
      <vt:variant>
        <vt:i4>0</vt:i4>
      </vt:variant>
      <vt:variant>
        <vt:i4>5</vt:i4>
      </vt:variant>
      <vt:variant>
        <vt:lpwstr>mailto:carayon.j@chu-toulouse.fr</vt:lpwstr>
      </vt:variant>
      <vt:variant>
        <vt:lpwstr/>
      </vt:variant>
      <vt:variant>
        <vt:i4>2883609</vt:i4>
      </vt:variant>
      <vt:variant>
        <vt:i4>0</vt:i4>
      </vt:variant>
      <vt:variant>
        <vt:i4>0</vt:i4>
      </vt:variant>
      <vt:variant>
        <vt:i4>5</vt:i4>
      </vt:variant>
      <vt:variant>
        <vt:lpwstr>mailto:baali.s@chu-toulouse.fr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Toulouse le</dc:title>
  <dc:subject/>
  <dc:creator>chu</dc:creator>
  <cp:keywords/>
  <cp:lastModifiedBy>PRIGENT Aurélie</cp:lastModifiedBy>
  <cp:revision>8</cp:revision>
  <cp:lastPrinted>2023-07-24T14:29:00Z</cp:lastPrinted>
  <dcterms:created xsi:type="dcterms:W3CDTF">2024-08-01T08:29:00Z</dcterms:created>
  <dcterms:modified xsi:type="dcterms:W3CDTF">2026-02-27T11:19:00Z</dcterms:modified>
</cp:coreProperties>
</file>